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5F73" w14:textId="4E53CA7E" w:rsidR="001D620D" w:rsidRPr="00A25633" w:rsidRDefault="001D620D" w:rsidP="00C41148">
      <w:pPr>
        <w:pStyle w:val="Overskrift1"/>
        <w:spacing w:before="0" w:after="0"/>
        <w:rPr>
          <w:rFonts w:ascii="Arial" w:hAnsi="Arial" w:cs="Arial"/>
          <w:sz w:val="32"/>
          <w:szCs w:val="32"/>
        </w:rPr>
      </w:pPr>
      <w:r w:rsidRPr="00A25633">
        <w:rPr>
          <w:rFonts w:ascii="Arial" w:hAnsi="Arial" w:cs="Arial"/>
          <w:sz w:val="32"/>
          <w:szCs w:val="32"/>
        </w:rPr>
        <w:t xml:space="preserve">Forpliktelseserklæring fra </w:t>
      </w:r>
      <w:r w:rsidR="00FF4B9E" w:rsidRPr="00A25633">
        <w:rPr>
          <w:rFonts w:ascii="Arial" w:hAnsi="Arial" w:cs="Arial"/>
          <w:sz w:val="32"/>
          <w:szCs w:val="32"/>
        </w:rPr>
        <w:t>STØTTENDE VIRKSOMHET.</w:t>
      </w:r>
      <w:r w:rsidRPr="00A25633">
        <w:rPr>
          <w:rFonts w:ascii="Arial" w:hAnsi="Arial" w:cs="Arial"/>
          <w:sz w:val="32"/>
          <w:szCs w:val="32"/>
        </w:rPr>
        <w:t xml:space="preserve"> </w:t>
      </w:r>
    </w:p>
    <w:p w14:paraId="20359D7D" w14:textId="77777777" w:rsidR="001D620D" w:rsidRPr="000361AE" w:rsidRDefault="001D620D" w:rsidP="001D620D">
      <w:pPr>
        <w:rPr>
          <w:rFonts w:ascii="Arial" w:hAnsi="Arial" w:cs="Arial"/>
        </w:rPr>
      </w:pPr>
    </w:p>
    <w:p w14:paraId="43E78EAA" w14:textId="554B9BB1" w:rsidR="001D620D" w:rsidRPr="00A25633" w:rsidRDefault="001D620D" w:rsidP="000361AE">
      <w:pPr>
        <w:pStyle w:val="NormalWeb"/>
        <w:spacing w:after="0"/>
        <w:rPr>
          <w:rFonts w:ascii="Arial" w:hAnsi="Arial" w:cs="Arial"/>
          <w:b/>
          <w:sz w:val="22"/>
          <w:szCs w:val="22"/>
        </w:rPr>
      </w:pPr>
      <w:r w:rsidRPr="00A25633">
        <w:rPr>
          <w:rFonts w:ascii="Arial" w:hAnsi="Arial" w:cs="Arial"/>
          <w:b/>
          <w:sz w:val="22"/>
          <w:szCs w:val="22"/>
        </w:rPr>
        <w:t xml:space="preserve">Erklæringen gjelder levering av ytelser til </w:t>
      </w:r>
      <w:r w:rsidRPr="00A25633">
        <w:rPr>
          <w:rFonts w:ascii="Arial" w:hAnsi="Arial" w:cs="Arial"/>
          <w:b/>
          <w:sz w:val="22"/>
          <w:szCs w:val="22"/>
          <w:highlight w:val="yellow"/>
        </w:rPr>
        <w:t>(fyll inn navnet på hovedleverandøren)</w:t>
      </w:r>
      <w:r w:rsidRPr="00A25633">
        <w:rPr>
          <w:rFonts w:ascii="Arial" w:hAnsi="Arial" w:cs="Arial"/>
          <w:b/>
          <w:sz w:val="22"/>
          <w:szCs w:val="22"/>
        </w:rPr>
        <w:t xml:space="preserve"> i forbindelse med </w:t>
      </w:r>
      <w:r w:rsidR="002964DA" w:rsidRPr="00A25633">
        <w:rPr>
          <w:rFonts w:ascii="Arial" w:hAnsi="Arial" w:cs="Arial"/>
          <w:b/>
          <w:sz w:val="22"/>
          <w:szCs w:val="22"/>
        </w:rPr>
        <w:t xml:space="preserve">levering av </w:t>
      </w:r>
      <w:r w:rsidR="00A25633">
        <w:rPr>
          <w:rFonts w:ascii="Arial" w:hAnsi="Arial" w:cs="Arial"/>
          <w:b/>
          <w:sz w:val="22"/>
          <w:szCs w:val="22"/>
        </w:rPr>
        <w:t>barnehage</w:t>
      </w:r>
      <w:r w:rsidR="00912AF1" w:rsidRPr="00A25633">
        <w:rPr>
          <w:rFonts w:ascii="Arial" w:hAnsi="Arial" w:cs="Arial"/>
          <w:b/>
          <w:sz w:val="22"/>
          <w:szCs w:val="22"/>
        </w:rPr>
        <w:t>administrativt system</w:t>
      </w:r>
      <w:r w:rsidR="00317442" w:rsidRPr="00A25633">
        <w:rPr>
          <w:rFonts w:ascii="Arial" w:hAnsi="Arial" w:cs="Arial"/>
          <w:b/>
          <w:sz w:val="22"/>
          <w:szCs w:val="22"/>
        </w:rPr>
        <w:t xml:space="preserve"> til</w:t>
      </w:r>
      <w:r w:rsidR="002964DA" w:rsidRPr="00A25633">
        <w:rPr>
          <w:rFonts w:ascii="Arial" w:hAnsi="Arial" w:cs="Arial"/>
          <w:b/>
          <w:sz w:val="22"/>
          <w:szCs w:val="22"/>
        </w:rPr>
        <w:t xml:space="preserve"> B</w:t>
      </w:r>
      <w:r w:rsidR="000361AE">
        <w:rPr>
          <w:rFonts w:ascii="Arial" w:hAnsi="Arial" w:cs="Arial"/>
          <w:b/>
          <w:sz w:val="22"/>
          <w:szCs w:val="22"/>
        </w:rPr>
        <w:t>amble</w:t>
      </w:r>
      <w:r w:rsidR="002964DA" w:rsidRPr="00A25633">
        <w:rPr>
          <w:rFonts w:ascii="Arial" w:hAnsi="Arial" w:cs="Arial"/>
          <w:b/>
          <w:sz w:val="22"/>
          <w:szCs w:val="22"/>
        </w:rPr>
        <w:t xml:space="preserve"> kommune.</w:t>
      </w:r>
    </w:p>
    <w:p w14:paraId="2558E9D3" w14:textId="77777777" w:rsidR="001D620D" w:rsidRPr="00EA563F" w:rsidRDefault="001D620D" w:rsidP="000361AE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5E1428AC" w14:textId="05ECB078" w:rsidR="001D620D" w:rsidRPr="000361AE" w:rsidRDefault="00313FBE" w:rsidP="000361A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  <w:r w:rsidRPr="000361AE">
        <w:rPr>
          <w:rFonts w:ascii="Arial" w:hAnsi="Arial" w:cs="Arial"/>
          <w:bCs/>
          <w:color w:val="auto"/>
          <w:sz w:val="22"/>
          <w:szCs w:val="22"/>
          <w:highlight w:val="yellow"/>
        </w:rPr>
        <w:t>[Navn på leverandør</w:t>
      </w:r>
      <w:r w:rsidRPr="000361AE">
        <w:rPr>
          <w:rFonts w:ascii="Arial" w:hAnsi="Arial" w:cs="Arial"/>
          <w:bCs/>
          <w:color w:val="auto"/>
          <w:sz w:val="22"/>
          <w:szCs w:val="22"/>
        </w:rPr>
        <w:t>] støtter seg på følgende virksomhets kapasitet for å oppfylle kvalifikasjonskravene (se konkurransegrunnlagets kapittel om kvalifikasjonskrav):</w:t>
      </w:r>
      <w:r w:rsidRPr="000361AE">
        <w:rPr>
          <w:rFonts w:ascii="Arial" w:hAnsi="Arial" w:cs="Arial"/>
          <w:bCs/>
          <w:color w:val="auto"/>
          <w:sz w:val="22"/>
          <w:szCs w:val="22"/>
        </w:rPr>
        <w:br/>
      </w:r>
    </w:p>
    <w:p w14:paraId="46694432" w14:textId="77777777" w:rsidR="001D620D" w:rsidRDefault="001D620D" w:rsidP="000361A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  <w:r w:rsidRPr="000361AE">
        <w:rPr>
          <w:rFonts w:ascii="Arial" w:hAnsi="Arial" w:cs="Arial"/>
          <w:sz w:val="22"/>
          <w:szCs w:val="22"/>
        </w:rPr>
        <w:t xml:space="preserve">Denne bekreftelsen gjelder: </w:t>
      </w:r>
    </w:p>
    <w:p w14:paraId="39B05689" w14:textId="77777777" w:rsidR="000361AE" w:rsidRPr="000361AE" w:rsidRDefault="000361AE" w:rsidP="000361A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812"/>
      </w:tblGrid>
      <w:tr w:rsidR="00313FBE" w:rsidRPr="000361AE" w14:paraId="2240D4C4" w14:textId="77777777" w:rsidTr="009810FD">
        <w:trPr>
          <w:cantSplit/>
          <w:trHeight w:val="270"/>
        </w:trPr>
        <w:tc>
          <w:tcPr>
            <w:tcW w:w="4248" w:type="dxa"/>
            <w:shd w:val="clear" w:color="auto" w:fill="F2F2F2" w:themeFill="background1" w:themeFillShade="F2"/>
          </w:tcPr>
          <w:p w14:paraId="770F7F31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361AE">
              <w:rPr>
                <w:rFonts w:ascii="Arial" w:hAnsi="Arial" w:cs="Arial"/>
                <w:color w:val="auto"/>
                <w:sz w:val="22"/>
                <w:szCs w:val="22"/>
              </w:rPr>
              <w:t>Støttende virksomhets navn</w:t>
            </w:r>
          </w:p>
        </w:tc>
        <w:tc>
          <w:tcPr>
            <w:tcW w:w="5812" w:type="dxa"/>
          </w:tcPr>
          <w:p w14:paraId="288F7323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FBE" w:rsidRPr="000361AE" w14:paraId="3F356C2D" w14:textId="77777777" w:rsidTr="009810FD">
        <w:trPr>
          <w:cantSplit/>
          <w:trHeight w:val="270"/>
        </w:trPr>
        <w:tc>
          <w:tcPr>
            <w:tcW w:w="4248" w:type="dxa"/>
            <w:shd w:val="clear" w:color="auto" w:fill="F2F2F2" w:themeFill="background1" w:themeFillShade="F2"/>
          </w:tcPr>
          <w:p w14:paraId="2C2F2EE2" w14:textId="3D0F38D2" w:rsidR="00313FBE" w:rsidRPr="000361AE" w:rsidRDefault="00313FBE" w:rsidP="00875E5C">
            <w:pPr>
              <w:pStyle w:val="NormalWeb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361AE">
              <w:rPr>
                <w:rFonts w:ascii="Arial" w:hAnsi="Arial" w:cs="Arial"/>
                <w:sz w:val="22"/>
                <w:szCs w:val="22"/>
              </w:rPr>
              <w:t>Organisasjonsnummer</w:t>
            </w:r>
            <w:r w:rsidR="009810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61AE">
              <w:rPr>
                <w:rFonts w:ascii="Arial" w:hAnsi="Arial" w:cs="Arial"/>
                <w:sz w:val="22"/>
                <w:szCs w:val="22"/>
              </w:rPr>
              <w:t>/</w:t>
            </w:r>
            <w:r w:rsidR="009810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61AE">
              <w:rPr>
                <w:rFonts w:ascii="Arial" w:hAnsi="Arial" w:cs="Arial"/>
                <w:sz w:val="22"/>
                <w:szCs w:val="22"/>
              </w:rPr>
              <w:t>Fødselsnummer</w:t>
            </w:r>
          </w:p>
        </w:tc>
        <w:tc>
          <w:tcPr>
            <w:tcW w:w="5812" w:type="dxa"/>
          </w:tcPr>
          <w:p w14:paraId="2926591D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FBE" w:rsidRPr="000361AE" w14:paraId="4AE62705" w14:textId="77777777" w:rsidTr="009810FD">
        <w:trPr>
          <w:cantSplit/>
          <w:trHeight w:val="376"/>
        </w:trPr>
        <w:tc>
          <w:tcPr>
            <w:tcW w:w="4248" w:type="dxa"/>
            <w:shd w:val="clear" w:color="auto" w:fill="F2F2F2" w:themeFill="background1" w:themeFillShade="F2"/>
          </w:tcPr>
          <w:p w14:paraId="7F83CE7D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361AE"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5812" w:type="dxa"/>
          </w:tcPr>
          <w:p w14:paraId="7E9590EF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FBE" w:rsidRPr="000361AE" w14:paraId="195DD300" w14:textId="77777777" w:rsidTr="009810FD">
        <w:trPr>
          <w:cantSplit/>
          <w:trHeight w:val="274"/>
        </w:trPr>
        <w:tc>
          <w:tcPr>
            <w:tcW w:w="4248" w:type="dxa"/>
            <w:shd w:val="clear" w:color="auto" w:fill="F2F2F2" w:themeFill="background1" w:themeFillShade="F2"/>
          </w:tcPr>
          <w:p w14:paraId="7A73D0F1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361AE">
              <w:rPr>
                <w:rFonts w:ascii="Arial" w:hAnsi="Arial" w:cs="Arial"/>
                <w:sz w:val="22"/>
                <w:szCs w:val="22"/>
              </w:rPr>
              <w:t>Postnummer og sted</w:t>
            </w:r>
          </w:p>
        </w:tc>
        <w:tc>
          <w:tcPr>
            <w:tcW w:w="5812" w:type="dxa"/>
          </w:tcPr>
          <w:p w14:paraId="48239D7E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FBE" w:rsidRPr="000361AE" w14:paraId="793FE198" w14:textId="77777777" w:rsidTr="009810FD">
        <w:trPr>
          <w:cantSplit/>
          <w:trHeight w:val="274"/>
        </w:trPr>
        <w:tc>
          <w:tcPr>
            <w:tcW w:w="4248" w:type="dxa"/>
            <w:shd w:val="clear" w:color="auto" w:fill="F2F2F2" w:themeFill="background1" w:themeFillShade="F2"/>
          </w:tcPr>
          <w:p w14:paraId="3F7473E0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361AE">
              <w:rPr>
                <w:rFonts w:ascii="Arial" w:hAnsi="Arial" w:cs="Arial"/>
                <w:sz w:val="22"/>
                <w:szCs w:val="22"/>
              </w:rPr>
              <w:t>Land</w:t>
            </w:r>
          </w:p>
        </w:tc>
        <w:tc>
          <w:tcPr>
            <w:tcW w:w="5812" w:type="dxa"/>
          </w:tcPr>
          <w:p w14:paraId="718E4026" w14:textId="77777777" w:rsidR="00313FBE" w:rsidRPr="000361AE" w:rsidRDefault="00313FBE" w:rsidP="00875E5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E792A7" w14:textId="18F1E81D" w:rsidR="00313FBE" w:rsidRDefault="00313FBE" w:rsidP="009810FD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6F354DC5" w14:textId="77777777" w:rsidR="009810FD" w:rsidRPr="009810FD" w:rsidRDefault="009810FD" w:rsidP="009810FD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3E186A72" w14:textId="77777777" w:rsidR="00313FBE" w:rsidRPr="009810FD" w:rsidRDefault="00313FBE" w:rsidP="009810FD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  <w:r w:rsidRPr="009810FD">
        <w:rPr>
          <w:rFonts w:ascii="Arial" w:hAnsi="Arial" w:cs="Arial"/>
          <w:color w:val="auto"/>
          <w:sz w:val="22"/>
          <w:szCs w:val="22"/>
        </w:rPr>
        <w:t>Den støttende virksomheten bidrar til å oppfylle følgende kvalifikasjonskrav:</w:t>
      </w:r>
      <w:r w:rsidRPr="009810FD">
        <w:rPr>
          <w:rFonts w:ascii="Arial" w:hAnsi="Arial" w:cs="Arial"/>
          <w:color w:val="auto"/>
          <w:sz w:val="22"/>
          <w:szCs w:val="22"/>
        </w:rPr>
        <w:br/>
      </w:r>
    </w:p>
    <w:tbl>
      <w:tblPr>
        <w:tblStyle w:val="Listetabell3uthevingsfarge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276"/>
      </w:tblGrid>
      <w:tr w:rsidR="00313FBE" w:rsidRPr="009810FD" w14:paraId="771D2A59" w14:textId="77777777" w:rsidTr="00934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7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B859A7" w14:textId="77777777" w:rsidR="00313FBE" w:rsidRPr="009810FD" w:rsidRDefault="00313FBE" w:rsidP="00875E5C">
            <w:pPr>
              <w:pStyle w:val="NormalWeb"/>
              <w:spacing w:before="120" w:after="1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FD">
              <w:rPr>
                <w:rFonts w:ascii="Arial" w:hAnsi="Arial" w:cs="Arial"/>
                <w:color w:val="auto"/>
                <w:sz w:val="22"/>
                <w:szCs w:val="22"/>
              </w:rPr>
              <w:t>Kvalifikasjonskrav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542506" w14:textId="77777777" w:rsidR="00313FBE" w:rsidRPr="009810FD" w:rsidRDefault="00313FBE" w:rsidP="00875E5C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FD">
              <w:rPr>
                <w:rFonts w:ascii="Arial" w:hAnsi="Arial" w:cs="Arial"/>
                <w:color w:val="auto"/>
                <w:sz w:val="22"/>
                <w:szCs w:val="22"/>
              </w:rPr>
              <w:t>Sett kryss</w:t>
            </w:r>
          </w:p>
        </w:tc>
      </w:tr>
      <w:tr w:rsidR="00313FBE" w:rsidRPr="009810FD" w14:paraId="75A51685" w14:textId="77777777" w:rsidTr="00934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top w:val="single" w:sz="4" w:space="0" w:color="auto"/>
              <w:bottom w:val="single" w:sz="4" w:space="0" w:color="auto"/>
            </w:tcBorders>
          </w:tcPr>
          <w:p w14:paraId="7AD9FD2C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BFC3C6" w14:textId="27C63B34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Økonomiske og finansiell kapasitet</w:t>
            </w:r>
          </w:p>
          <w:p w14:paraId="34EE8A00" w14:textId="77777777" w:rsidR="00934E65" w:rsidRPr="009810FD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0EA9B" w14:textId="77777777" w:rsidR="00313FBE" w:rsidRPr="009810FD" w:rsidRDefault="00313FBE" w:rsidP="00875E5C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13FBE" w:rsidRPr="009810FD" w14:paraId="3586CB3A" w14:textId="77777777" w:rsidTr="00934E65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41263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95DE0D4" w14:textId="71C1645C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Støttende virksomhet skal bidra med følgende:</w:t>
            </w:r>
          </w:p>
          <w:p w14:paraId="48874881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4A937DC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187103E" w14:textId="77777777" w:rsidR="00313FBE" w:rsidRPr="009810FD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13FBE" w:rsidRPr="009810FD" w14:paraId="24950863" w14:textId="77777777" w:rsidTr="00934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ADE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3ADE02F" w14:textId="77777777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Det bekreftes at </w:t>
            </w: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  <w:highlight w:val="yellow"/>
              </w:rPr>
              <w:t>[navn på støttende virksomhet]</w:t>
            </w: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og </w:t>
            </w: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  <w:highlight w:val="yellow"/>
              </w:rPr>
              <w:t>[navn på leverandør]</w:t>
            </w:r>
            <w:r w:rsidRPr="009810F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er solidarisk ansvarlig for utførelsen av kontrakten, jf. FOA § 16-10(4)</w:t>
            </w:r>
          </w:p>
          <w:p w14:paraId="0F2F4C76" w14:textId="40C24D8F" w:rsidR="00934E65" w:rsidRPr="009810FD" w:rsidRDefault="00934E65" w:rsidP="00934E65">
            <w:pPr>
              <w:pStyle w:val="NormalWeb"/>
              <w:spacing w:before="0" w:after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14:paraId="046F7651" w14:textId="77777777" w:rsidR="00313FBE" w:rsidRDefault="00313FBE" w:rsidP="00313FBE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276"/>
      </w:tblGrid>
      <w:tr w:rsidR="00313FBE" w:rsidRPr="00934E65" w14:paraId="1F7E17FD" w14:textId="77777777" w:rsidTr="00934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7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1AA551" w14:textId="77777777" w:rsidR="00313FBE" w:rsidRPr="00934E65" w:rsidRDefault="00313FBE" w:rsidP="00875E5C">
            <w:pPr>
              <w:pStyle w:val="NormalWeb"/>
              <w:spacing w:before="120" w:after="1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34E65">
              <w:rPr>
                <w:rFonts w:ascii="Arial" w:hAnsi="Arial" w:cs="Arial"/>
                <w:color w:val="auto"/>
                <w:sz w:val="22"/>
                <w:szCs w:val="22"/>
              </w:rPr>
              <w:t>Kvalifikasjonskrav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44EE7D" w14:textId="77777777" w:rsidR="00313FBE" w:rsidRPr="00934E65" w:rsidRDefault="00313FBE" w:rsidP="00875E5C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34E65">
              <w:rPr>
                <w:rFonts w:ascii="Arial" w:hAnsi="Arial" w:cs="Arial"/>
                <w:color w:val="auto"/>
                <w:sz w:val="22"/>
                <w:szCs w:val="22"/>
              </w:rPr>
              <w:t>Sett kryss</w:t>
            </w:r>
          </w:p>
        </w:tc>
      </w:tr>
      <w:tr w:rsidR="00313FBE" w:rsidRPr="00934E65" w14:paraId="51212036" w14:textId="77777777" w:rsidTr="00934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top w:val="single" w:sz="4" w:space="0" w:color="auto"/>
              <w:bottom w:val="single" w:sz="4" w:space="0" w:color="auto"/>
            </w:tcBorders>
          </w:tcPr>
          <w:p w14:paraId="71BB57AB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  <w:p w14:paraId="38A6ABBA" w14:textId="77777777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Tekniske og faglige kvalifikasjoner</w:t>
            </w:r>
          </w:p>
          <w:p w14:paraId="436B1203" w14:textId="363D88F1" w:rsidR="00934E65" w:rsidRP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9ED367" w14:textId="77777777" w:rsidR="00313FBE" w:rsidRPr="00934E65" w:rsidRDefault="00313FBE" w:rsidP="00875E5C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13FBE" w:rsidRPr="00934E65" w14:paraId="72FA68B3" w14:textId="77777777" w:rsidTr="00934E65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E2E3A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EDD92F4" w14:textId="6D16D389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34E65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Støttende virksomhet skal bidra med følgende:</w:t>
            </w:r>
          </w:p>
          <w:p w14:paraId="44DF0058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422BD80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55B8498" w14:textId="77777777" w:rsidR="00313FBE" w:rsidRPr="00934E65" w:rsidRDefault="00313FBE" w:rsidP="00934E6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13FBE" w:rsidRPr="00934E65" w14:paraId="1AFBC988" w14:textId="77777777" w:rsidTr="00934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C61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  <w:p w14:paraId="3F085B25" w14:textId="77777777" w:rsidR="00313FBE" w:rsidRDefault="00313FBE" w:rsidP="00934E65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Det bekreftes at </w:t>
            </w: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  <w:highlight w:val="yellow"/>
              </w:rPr>
              <w:t>[navn på leverandør]</w:t>
            </w: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vil ha rådighet over nødvendige ressurser fra </w:t>
            </w: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  <w:highlight w:val="yellow"/>
              </w:rPr>
              <w:t>[navn på støttende virksomhet]</w:t>
            </w:r>
            <w:r w:rsidRPr="00934E6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 henhold til kvalifikasjonskravene for hele kontraktsperioden.</w:t>
            </w:r>
          </w:p>
          <w:p w14:paraId="37B114C8" w14:textId="77777777" w:rsid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  <w:p w14:paraId="0B8F7EAF" w14:textId="7C19054C" w:rsidR="00934E65" w:rsidRPr="00934E65" w:rsidRDefault="00934E65" w:rsidP="00934E65">
            <w:pPr>
              <w:pStyle w:val="NormalWeb"/>
              <w:spacing w:before="0" w:after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14:paraId="486F2499" w14:textId="77777777" w:rsidR="00313FBE" w:rsidRDefault="00313FBE" w:rsidP="00C41148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1362530A" w14:textId="77777777" w:rsidR="00313FBE" w:rsidRPr="00C41148" w:rsidRDefault="00313FBE" w:rsidP="00C41148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6610B94B" w14:textId="77777777" w:rsidR="00313FBE" w:rsidRPr="00C41148" w:rsidRDefault="00313FBE" w:rsidP="00C41148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  <w:r w:rsidRPr="00C41148">
        <w:rPr>
          <w:rFonts w:ascii="Arial" w:hAnsi="Arial" w:cs="Arial"/>
          <w:color w:val="auto"/>
          <w:sz w:val="22"/>
          <w:szCs w:val="22"/>
        </w:rPr>
        <w:t>Støttende foretak må levere inn egne ESPD-skjema og eventuell tilhørende dokumentasjon på oppfyllelse av kvalifikasjonskrav.</w:t>
      </w:r>
    </w:p>
    <w:p w14:paraId="2AA16FFA" w14:textId="77777777" w:rsidR="00313FBE" w:rsidRPr="00C41148" w:rsidRDefault="00313FBE" w:rsidP="00C41148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</w:p>
    <w:p w14:paraId="0E519BB8" w14:textId="77777777" w:rsidR="00313FBE" w:rsidRDefault="00313FBE" w:rsidP="00C41148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  <w:r w:rsidRPr="00C41148">
        <w:rPr>
          <w:rFonts w:ascii="Arial" w:hAnsi="Arial" w:cs="Arial"/>
          <w:color w:val="auto"/>
          <w:sz w:val="22"/>
          <w:szCs w:val="22"/>
        </w:rPr>
        <w:t>Forpliktelseserklæringen skal være underskrevet av en person i den støttende virksomhet som i henhold til firmaattest er bemyndiget til å signere på vegne av virksomheten.</w:t>
      </w:r>
    </w:p>
    <w:p w14:paraId="63AF33F1" w14:textId="77777777" w:rsidR="00C41148" w:rsidRDefault="00C41148" w:rsidP="00C41148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</w:p>
    <w:p w14:paraId="6BDF4753" w14:textId="77777777" w:rsidR="00C41148" w:rsidRPr="00C41148" w:rsidRDefault="00C41148" w:rsidP="00C41148">
      <w:pPr>
        <w:pStyle w:val="NormalWeb"/>
        <w:spacing w:before="0" w:after="0"/>
        <w:rPr>
          <w:rFonts w:ascii="Arial" w:hAnsi="Arial" w:cs="Arial"/>
          <w:color w:val="auto"/>
          <w:sz w:val="22"/>
          <w:szCs w:val="22"/>
        </w:rPr>
      </w:pPr>
    </w:p>
    <w:p w14:paraId="6BCFA9C6" w14:textId="77777777" w:rsidR="00313FBE" w:rsidRPr="00C41148" w:rsidRDefault="00313FBE" w:rsidP="00C41148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18B0F928" w14:textId="77777777" w:rsidR="00313FBE" w:rsidRPr="00C41148" w:rsidRDefault="00313FBE" w:rsidP="00C41148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5853407B" w14:textId="77777777" w:rsidR="00313FBE" w:rsidRDefault="00313FBE" w:rsidP="00C41148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0CDD9D6E" w14:textId="77777777" w:rsidR="00313FBE" w:rsidRPr="00C41148" w:rsidRDefault="00313FBE" w:rsidP="00313FB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  <w:r w:rsidRPr="00C41148">
        <w:rPr>
          <w:rFonts w:ascii="Arial" w:hAnsi="Arial" w:cs="Arial"/>
          <w:sz w:val="22"/>
          <w:szCs w:val="22"/>
        </w:rPr>
        <w:t>DATO</w:t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  <w:t>UNDERSKRIFT</w:t>
      </w:r>
    </w:p>
    <w:p w14:paraId="2CED4A45" w14:textId="77777777" w:rsidR="00313FBE" w:rsidRPr="00C41148" w:rsidRDefault="00313FBE" w:rsidP="00313FB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26471395" w14:textId="77777777" w:rsidR="00313FBE" w:rsidRPr="00C41148" w:rsidRDefault="00313FBE" w:rsidP="00313FB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  <w:t>__________________________________________</w:t>
      </w:r>
    </w:p>
    <w:p w14:paraId="0FC6FECB" w14:textId="77777777" w:rsidR="00313FBE" w:rsidRPr="00C41148" w:rsidRDefault="00313FBE" w:rsidP="00313FB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</w:r>
      <w:r w:rsidRPr="00C41148">
        <w:rPr>
          <w:rFonts w:ascii="Arial" w:hAnsi="Arial" w:cs="Arial"/>
          <w:sz w:val="22"/>
          <w:szCs w:val="22"/>
        </w:rPr>
        <w:tab/>
        <w:t>NAVN MED BLOKKBOKSTAVER</w:t>
      </w:r>
    </w:p>
    <w:p w14:paraId="6029660B" w14:textId="77777777" w:rsidR="00313FBE" w:rsidRPr="00C41148" w:rsidRDefault="00313FBE" w:rsidP="00313FBE">
      <w:pPr>
        <w:pStyle w:val="NormalWeb"/>
        <w:spacing w:before="0" w:after="0"/>
        <w:rPr>
          <w:rFonts w:ascii="Arial" w:hAnsi="Arial" w:cs="Arial"/>
          <w:sz w:val="22"/>
          <w:szCs w:val="22"/>
        </w:rPr>
      </w:pPr>
    </w:p>
    <w:p w14:paraId="2F3CABF5" w14:textId="77777777" w:rsidR="00313FBE" w:rsidRDefault="00313FBE" w:rsidP="00313FBE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459DA86D" w14:textId="77777777" w:rsidR="00313FBE" w:rsidRDefault="00313FBE" w:rsidP="00313FBE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5B987BCD" w14:textId="77777777" w:rsidR="001D620D" w:rsidRDefault="001D620D" w:rsidP="001D620D">
      <w:pPr>
        <w:rPr>
          <w:rFonts w:asciiTheme="minorHAnsi" w:hAnsiTheme="minorHAnsi"/>
          <w:sz w:val="22"/>
          <w:szCs w:val="22"/>
        </w:rPr>
      </w:pPr>
    </w:p>
    <w:p w14:paraId="3500A1A6" w14:textId="77777777" w:rsidR="004265F1" w:rsidRPr="001D620D" w:rsidRDefault="004265F1" w:rsidP="001D620D"/>
    <w:sectPr w:rsidR="004265F1" w:rsidRPr="001D620D" w:rsidSect="00A25633">
      <w:footerReference w:type="default" r:id="rId11"/>
      <w:headerReference w:type="first" r:id="rId12"/>
      <w:type w:val="continuous"/>
      <w:pgSz w:w="11907" w:h="16840" w:code="9"/>
      <w:pgMar w:top="567" w:right="567" w:bottom="1134" w:left="1134" w:header="851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689A2" w14:textId="77777777" w:rsidR="00EF58F2" w:rsidRDefault="00EF58F2">
      <w:r>
        <w:separator/>
      </w:r>
    </w:p>
  </w:endnote>
  <w:endnote w:type="continuationSeparator" w:id="0">
    <w:p w14:paraId="53B8213A" w14:textId="77777777" w:rsidR="00EF58F2" w:rsidRDefault="00EF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C857" w14:textId="43514E2D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110AA1">
      <w:rPr>
        <w:noProof/>
        <w:snapToGrid w:val="0"/>
        <w:lang w:eastAsia="en-US"/>
      </w:rPr>
      <w:t>4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</w:t>
    </w:r>
    <w:r w:rsidR="00C41148">
      <w:rPr>
        <w:snapToGrid w:val="0"/>
        <w:lang w:eastAsia="en-US"/>
      </w:rPr>
      <w:t>av</w:t>
    </w:r>
    <w:r>
      <w:rPr>
        <w:snapToGrid w:val="0"/>
        <w:lang w:eastAsia="en-US"/>
      </w:rPr>
      <w:t xml:space="preserve">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1965DC">
      <w:rPr>
        <w:noProof/>
        <w:snapToGrid w:val="0"/>
        <w:lang w:eastAsia="en-US"/>
      </w:rPr>
      <w:t>1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663B" w14:textId="77777777" w:rsidR="00EF58F2" w:rsidRDefault="00EF58F2">
      <w:r>
        <w:separator/>
      </w:r>
    </w:p>
  </w:footnote>
  <w:footnote w:type="continuationSeparator" w:id="0">
    <w:p w14:paraId="5F64965F" w14:textId="77777777" w:rsidR="00EF58F2" w:rsidRDefault="00EF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8A4C" w14:textId="77777777" w:rsidR="00FA7CF9" w:rsidRDefault="00E533FB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4BDB04A3CA5B4DE4BC95EEB69C91A7EF"/>
        </w:placeholder>
        <w:dataBinding w:xpath="/document/header/Sdo_DokDatoXX" w:storeItemID="{2A0FD091-5CA7-4C54-8613-5EE7A0ED9168}"/>
        <w:text/>
      </w:sdtPr>
      <w:sdtEndPr/>
      <w:sdtContent>
        <w:bookmarkStart w:id="0" w:name="Sdo_DokDatoXX"/>
        <w:r w:rsidR="00B05186">
          <w:rPr>
            <w:b/>
            <w:noProof/>
          </w:rPr>
          <w:t>​</w:t>
        </w:r>
      </w:sdtContent>
    </w:sdt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5997355">
    <w:abstractNumId w:val="13"/>
  </w:num>
  <w:num w:numId="2" w16cid:durableId="218173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81500281">
    <w:abstractNumId w:val="17"/>
  </w:num>
  <w:num w:numId="4" w16cid:durableId="520976239">
    <w:abstractNumId w:val="26"/>
  </w:num>
  <w:num w:numId="5" w16cid:durableId="73550915">
    <w:abstractNumId w:val="6"/>
  </w:num>
  <w:num w:numId="6" w16cid:durableId="1006589870">
    <w:abstractNumId w:val="16"/>
  </w:num>
  <w:num w:numId="7" w16cid:durableId="1270892527">
    <w:abstractNumId w:val="9"/>
  </w:num>
  <w:num w:numId="8" w16cid:durableId="727148750">
    <w:abstractNumId w:val="21"/>
  </w:num>
  <w:num w:numId="9" w16cid:durableId="2042658234">
    <w:abstractNumId w:val="19"/>
  </w:num>
  <w:num w:numId="10" w16cid:durableId="368798536">
    <w:abstractNumId w:val="8"/>
  </w:num>
  <w:num w:numId="11" w16cid:durableId="892429717">
    <w:abstractNumId w:val="14"/>
  </w:num>
  <w:num w:numId="12" w16cid:durableId="502862145">
    <w:abstractNumId w:val="4"/>
  </w:num>
  <w:num w:numId="13" w16cid:durableId="23529589">
    <w:abstractNumId w:val="24"/>
  </w:num>
  <w:num w:numId="14" w16cid:durableId="1438910461">
    <w:abstractNumId w:val="23"/>
  </w:num>
  <w:num w:numId="15" w16cid:durableId="590240126">
    <w:abstractNumId w:val="11"/>
  </w:num>
  <w:num w:numId="16" w16cid:durableId="1107895866">
    <w:abstractNumId w:val="29"/>
  </w:num>
  <w:num w:numId="17" w16cid:durableId="701321012">
    <w:abstractNumId w:val="22"/>
  </w:num>
  <w:num w:numId="18" w16cid:durableId="1300765173">
    <w:abstractNumId w:val="12"/>
  </w:num>
  <w:num w:numId="19" w16cid:durableId="835728417">
    <w:abstractNumId w:val="5"/>
  </w:num>
  <w:num w:numId="20" w16cid:durableId="869882015">
    <w:abstractNumId w:val="18"/>
  </w:num>
  <w:num w:numId="21" w16cid:durableId="1760366564">
    <w:abstractNumId w:val="10"/>
  </w:num>
  <w:num w:numId="22" w16cid:durableId="1227378176">
    <w:abstractNumId w:val="20"/>
  </w:num>
  <w:num w:numId="23" w16cid:durableId="147404632">
    <w:abstractNumId w:val="1"/>
  </w:num>
  <w:num w:numId="24" w16cid:durableId="1125391893">
    <w:abstractNumId w:val="15"/>
  </w:num>
  <w:num w:numId="25" w16cid:durableId="1489055325">
    <w:abstractNumId w:val="28"/>
  </w:num>
  <w:num w:numId="26" w16cid:durableId="2117020647">
    <w:abstractNumId w:val="25"/>
  </w:num>
  <w:num w:numId="27" w16cid:durableId="1454982141">
    <w:abstractNumId w:val="7"/>
  </w:num>
  <w:num w:numId="28" w16cid:durableId="1464159417">
    <w:abstractNumId w:val="3"/>
  </w:num>
  <w:num w:numId="29" w16cid:durableId="1930965295">
    <w:abstractNumId w:val="27"/>
  </w:num>
  <w:num w:numId="30" w16cid:durableId="2005428968">
    <w:abstractNumId w:val="2"/>
  </w:num>
  <w:num w:numId="31" w16cid:durableId="8183804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361AE"/>
    <w:rsid w:val="00085BA3"/>
    <w:rsid w:val="000B5160"/>
    <w:rsid w:val="00110AA1"/>
    <w:rsid w:val="00111D24"/>
    <w:rsid w:val="0016667D"/>
    <w:rsid w:val="001965DC"/>
    <w:rsid w:val="001D620D"/>
    <w:rsid w:val="002420D2"/>
    <w:rsid w:val="002964DA"/>
    <w:rsid w:val="002C195A"/>
    <w:rsid w:val="002D27A0"/>
    <w:rsid w:val="002D5E93"/>
    <w:rsid w:val="00313FBE"/>
    <w:rsid w:val="0031649B"/>
    <w:rsid w:val="00317442"/>
    <w:rsid w:val="004265F1"/>
    <w:rsid w:val="00446021"/>
    <w:rsid w:val="00560553"/>
    <w:rsid w:val="00610DC6"/>
    <w:rsid w:val="007405AC"/>
    <w:rsid w:val="007B33BD"/>
    <w:rsid w:val="007C4EE8"/>
    <w:rsid w:val="00800EE6"/>
    <w:rsid w:val="00817D94"/>
    <w:rsid w:val="008408C0"/>
    <w:rsid w:val="00862574"/>
    <w:rsid w:val="00912AF1"/>
    <w:rsid w:val="00934E65"/>
    <w:rsid w:val="00956176"/>
    <w:rsid w:val="009810FD"/>
    <w:rsid w:val="009D4CD0"/>
    <w:rsid w:val="00A25633"/>
    <w:rsid w:val="00A86674"/>
    <w:rsid w:val="00AB6DE3"/>
    <w:rsid w:val="00B05186"/>
    <w:rsid w:val="00B84B05"/>
    <w:rsid w:val="00C03FF8"/>
    <w:rsid w:val="00C41148"/>
    <w:rsid w:val="00C55778"/>
    <w:rsid w:val="00C67279"/>
    <w:rsid w:val="00CB267B"/>
    <w:rsid w:val="00E45A22"/>
    <w:rsid w:val="00E533FB"/>
    <w:rsid w:val="00E6259F"/>
    <w:rsid w:val="00EA563F"/>
    <w:rsid w:val="00EE63AB"/>
    <w:rsid w:val="00EF58F2"/>
    <w:rsid w:val="00F71499"/>
    <w:rsid w:val="00F813FD"/>
    <w:rsid w:val="00FA7CF9"/>
    <w:rsid w:val="00FB47EE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3A94B"/>
  <w15:docId w15:val="{F7FF0F3C-12F9-49BE-BBA7-D756327D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table" w:styleId="Listetabell3uthevingsfarge3">
    <w:name w:val="List Table 3 Accent 3"/>
    <w:basedOn w:val="Vanligtabell"/>
    <w:uiPriority w:val="48"/>
    <w:rsid w:val="00313FBE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vi\Desktop\21.%20Forpliktelseserkl&#230;ring%20underleverand&#248;r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DB04A3CA5B4DE4BC95EEB69C91A7E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1C782A-BBD5-491B-ACBA-7F1C3D3B6D08}"/>
      </w:docPartPr>
      <w:docPartBody>
        <w:p w:rsidR="00A0478A" w:rsidRDefault="00B57BE3" w:rsidP="00B57BE3">
          <w:pPr>
            <w:pStyle w:val="4BDB04A3CA5B4DE4BC95EEB69C91A7EF"/>
          </w:pPr>
          <w:r>
            <w:rPr>
              <w:b/>
              <w:noProof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BE3"/>
    <w:rsid w:val="002C195A"/>
    <w:rsid w:val="0064254F"/>
    <w:rsid w:val="00A0478A"/>
    <w:rsid w:val="00B57BE3"/>
    <w:rsid w:val="00DE738B"/>
    <w:rsid w:val="00EE63AB"/>
    <w:rsid w:val="00F8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BE3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4BDB04A3CA5B4DE4BC95EEB69C91A7EF">
    <w:name w:val="4BDB04A3CA5B4DE4BC95EEB69C91A7EF"/>
    <w:rsid w:val="00B57B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19DCC1D7574C4F9D0C52BB05883493" ma:contentTypeVersion="4" ma:contentTypeDescription="Opprett et nytt dokument." ma:contentTypeScope="" ma:versionID="2927580fc2b193d5216bc1a823b92160">
  <xsd:schema xmlns:xsd="http://www.w3.org/2001/XMLSchema" xmlns:xs="http://www.w3.org/2001/XMLSchema" xmlns:p="http://schemas.microsoft.com/office/2006/metadata/properties" xmlns:ns2="892e13db-d345-40aa-89ab-9d6dbf132379" targetNamespace="http://schemas.microsoft.com/office/2006/metadata/properties" ma:root="true" ma:fieldsID="426203f6e8bea744a833090f80f88d88" ns2:_="">
    <xsd:import namespace="892e13db-d345-40aa-89ab-9d6dbf132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e13db-d345-40aa-89ab-9d6dbf132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ocument>
  <properties>
    <language/>
    <mutualMergeSupport>False</mutualMergeSupport>
    <mergeMode>MergeOne</mergeMode>
    <showHiddenMark>False</showHiddenMark>
    <websakInfo>
      <fletteDato>24.05.2021</fletteDato>
      <sakid>2020033470</sakid>
      <jpid>2020383532</jpid>
      <filUnique>7727174</filUnique>
      <filChecksumFørFlett>lr0KF2qvLiFZo77VYYYvKA==</filChecksumFørFlett>
      <erHoveddokument>True</erHoveddokument>
      <dcTitle>Forpliktelseserklæring</dcTitle>
    </websakInfo>
    <sdm_dummy/>
    <templateURI>docx</templateURI>
    <docs>
      <doc>
        <sdm_sdfid/>
        <sdm_watermark/>
      </doc>
    </docs>
  </properties>
  <body/>
  <footer/>
  <header>
    <Sdo_DokDatoXX>​</Sdo_DokDatoXX>
  </header>
</document>
</file>

<file path=customXml/itemProps1.xml><?xml version="1.0" encoding="utf-8"?>
<ds:datastoreItem xmlns:ds="http://schemas.openxmlformats.org/officeDocument/2006/customXml" ds:itemID="{14497BCD-525B-4176-AF01-46CA8159EEEC}">
  <ds:schemaRefs>
    <ds:schemaRef ds:uri="http://purl.org/dc/dcmitype/"/>
    <ds:schemaRef ds:uri="http://purl.org/dc/terms/"/>
    <ds:schemaRef ds:uri="http://schemas.microsoft.com/office/2006/documentManagement/types"/>
    <ds:schemaRef ds:uri="892e13db-d345-40aa-89ab-9d6dbf132379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A7753E0-5069-4C11-B030-2BF7D3265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E4B7D4-D292-4F56-945E-F61AB3D91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e13db-d345-40aa-89ab-9d6dbf132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FD091-5CA7-4C54-8613-5EE7A0ED91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underleverandør [1541]</Template>
  <TotalTime>2</TotalTime>
  <Pages>2</Pages>
  <Words>263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Saknr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Rune Hagøy</dc:creator>
  <cp:keywords/>
  <cp:lastModifiedBy>Rune Hagøy</cp:lastModifiedBy>
  <cp:revision>2</cp:revision>
  <cp:lastPrinted>2004-06-09T13:45:00Z</cp:lastPrinted>
  <dcterms:created xsi:type="dcterms:W3CDTF">2025-01-05T11:57:00Z</dcterms:created>
  <dcterms:modified xsi:type="dcterms:W3CDTF">2025-01-05T11:57:00Z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2021-05-24T10:51:16Z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631060be-d05b-4742-a919-00004b3acbbb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0x010100FD19DCC1D7574C4F9D0C52BB05883493</vt:lpwstr>
  </property>
</Properties>
</file>